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62" w:rsidRPr="00DB6B63" w:rsidRDefault="00851762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251658240;visibility:visible">
            <v:imagedata r:id="rId7" o:title="" gain="69719f"/>
            <w10:wrap type="square"/>
          </v:shape>
        </w:pict>
      </w: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51762" w:rsidRPr="00D733A7" w:rsidRDefault="0085176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51659264" o:connectortype="straight"/>
        </w:pic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851762" w:rsidRPr="00D733A7" w:rsidRDefault="0085176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851762" w:rsidRPr="00D733A7" w:rsidRDefault="0085176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851762" w:rsidRPr="008830F4" w:rsidRDefault="00851762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851762" w:rsidRPr="00D733A7" w:rsidRDefault="00851762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851762" w:rsidRPr="00A736B2" w:rsidRDefault="00851762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851762" w:rsidRPr="0091071D" w:rsidRDefault="00851762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232</w:t>
      </w:r>
    </w:p>
    <w:p w:rsidR="00851762" w:rsidRPr="0091071D" w:rsidRDefault="00851762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01.10.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851762" w:rsidRDefault="00851762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51762" w:rsidRPr="004E0FD6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4917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/16.09.2021г.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191/05.08.20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Долно Озирово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22747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851762" w:rsidRDefault="00851762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51762" w:rsidRPr="00380184" w:rsidRDefault="00851762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851762" w:rsidRPr="00380184" w:rsidRDefault="00851762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F55016">
        <w:rPr>
          <w:rFonts w:ascii="Times New Roman" w:hAnsi="Times New Roman"/>
          <w:b/>
          <w:sz w:val="24"/>
          <w:szCs w:val="24"/>
          <w:lang w:val="ru-RU"/>
        </w:rPr>
        <w:t>4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Долно Озирово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22747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851762" w:rsidRPr="009B4FA8" w:rsidRDefault="00851762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2021/2022г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851762" w:rsidRPr="0002000E" w:rsidRDefault="0085176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Долно Озирово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851762" w:rsidRPr="0095208B" w:rsidRDefault="0085176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851762" w:rsidRPr="0002000E" w:rsidRDefault="0085176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851762" w:rsidRPr="00A736B2" w:rsidRDefault="0085176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851762" w:rsidRPr="00A736B2" w:rsidRDefault="00851762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85176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85176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Долно Озирово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851762" w:rsidRPr="00A736B2" w:rsidRDefault="0085176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851762" w:rsidRPr="00D733A7" w:rsidRDefault="0085176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851762" w:rsidRPr="00A736B2" w:rsidRDefault="0085176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851762" w:rsidRDefault="0085176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851762" w:rsidRDefault="0085176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851762" w:rsidRPr="0095208B" w:rsidRDefault="00851762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СС</w:t>
      </w:r>
      <w:r>
        <w:rPr>
          <w:rFonts w:ascii="Times New Roman" w:hAnsi="Times New Roman"/>
          <w:sz w:val="22"/>
          <w:szCs w:val="22"/>
          <w:lang w:val="bg-BG"/>
        </w:rPr>
        <w:t>/</w:t>
      </w:r>
      <w:r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Pr="00DB6B63">
        <w:rPr>
          <w:rFonts w:ascii="Times New Roman" w:hAnsi="Times New Roman"/>
          <w:sz w:val="24"/>
          <w:szCs w:val="24"/>
          <w:lang w:val="ru-RU"/>
        </w:rPr>
        <w:tab/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851762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762" w:rsidRDefault="00851762">
      <w:r>
        <w:separator/>
      </w:r>
    </w:p>
  </w:endnote>
  <w:endnote w:type="continuationSeparator" w:id="0">
    <w:p w:rsidR="00851762" w:rsidRDefault="00851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762" w:rsidRDefault="00851762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851762" w:rsidRPr="002426C1" w:rsidRDefault="00851762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762" w:rsidRDefault="0085176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51762" w:rsidRDefault="00851762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851762" w:rsidRPr="00627A1B" w:rsidRDefault="0085176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851762" w:rsidRPr="001F600F" w:rsidRDefault="00851762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762" w:rsidRDefault="00851762">
      <w:r>
        <w:separator/>
      </w:r>
    </w:p>
  </w:footnote>
  <w:footnote w:type="continuationSeparator" w:id="0">
    <w:p w:rsidR="00851762" w:rsidRDefault="00851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762" w:rsidRPr="005B69F7" w:rsidRDefault="00851762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51657728;visibility:visible">
          <v:imagedata r:id="rId1" o:title=""/>
          <w10:wrap type="square"/>
        </v:shape>
      </w:pict>
    </w:r>
  </w:p>
  <w:p w:rsidR="00851762" w:rsidRPr="005B69F7" w:rsidRDefault="00851762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251658752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51762" w:rsidRDefault="00851762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851762" w:rsidRPr="00C46212" w:rsidRDefault="00851762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251656704" from="-17.85pt,767.25pt" to="579.75pt,767.25pt" o:allowincell="f"/>
      </w:pict>
    </w:r>
    <w:r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Pr="00C46212">
      <w:rPr>
        <w:rFonts w:ascii="Helen Bg Condensed" w:hAnsi="Helen Bg Condensed"/>
        <w:spacing w:val="40"/>
        <w:sz w:val="26"/>
        <w:szCs w:val="26"/>
      </w:rPr>
      <w:t>“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Pr="00C46212">
      <w:rPr>
        <w:rFonts w:ascii="Helen Bg Condensed" w:hAnsi="Helen Bg Condensed"/>
        <w:spacing w:val="40"/>
        <w:sz w:val="26"/>
        <w:szCs w:val="26"/>
      </w:rPr>
      <w:t>”</w:t>
    </w:r>
    <w:r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1F2A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36266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4545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2C3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411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762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1C96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E73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2C34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050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1F85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449A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0CC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1F8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1F8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1F8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1F8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51F8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1F85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51F85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basedOn w:val="DefaultParagraphFont"/>
    <w:uiPriority w:val="99"/>
    <w:rsid w:val="00156796"/>
    <w:rPr>
      <w:rFonts w:cs="Times New Roman"/>
    </w:rPr>
  </w:style>
  <w:style w:type="character" w:customStyle="1" w:styleId="newdocreference">
    <w:name w:val="newdocreference"/>
    <w:basedOn w:val="DefaultParagraphFont"/>
    <w:uiPriority w:val="99"/>
    <w:rsid w:val="00156796"/>
    <w:rPr>
      <w:rFonts w:cs="Times New Roman"/>
    </w:rPr>
  </w:style>
  <w:style w:type="paragraph" w:customStyle="1" w:styleId="title">
    <w:name w:val="title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E10A9D"/>
    <w:rPr>
      <w:rFonts w:cs="Times New Roman"/>
    </w:rPr>
  </w:style>
  <w:style w:type="paragraph" w:styleId="Title0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basedOn w:val="DefaultParagraphFont"/>
    <w:link w:val="Title0"/>
    <w:uiPriority w:val="99"/>
    <w:locked/>
    <w:rsid w:val="00F51F8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30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3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30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493</Words>
  <Characters>2813</Characters>
  <Application>Microsoft Office Outlook</Application>
  <DocSecurity>0</DocSecurity>
  <Lines>0</Lines>
  <Paragraphs>0</Paragraphs>
  <ScaleCrop>false</ScaleCrop>
  <Company>Ministry of Industry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ODZ5</cp:lastModifiedBy>
  <cp:revision>2</cp:revision>
  <cp:lastPrinted>2021-09-16T08:14:00Z</cp:lastPrinted>
  <dcterms:created xsi:type="dcterms:W3CDTF">2021-10-05T07:32:00Z</dcterms:created>
  <dcterms:modified xsi:type="dcterms:W3CDTF">2021-10-05T07:32:00Z</dcterms:modified>
</cp:coreProperties>
</file>